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F7B79" w14:textId="77777777" w:rsidR="00E437A0" w:rsidRPr="00E437A0" w:rsidRDefault="00E437A0" w:rsidP="00E437A0">
      <w:pPr>
        <w:pStyle w:val="Heading5"/>
        <w:jc w:val="left"/>
        <w:rPr>
          <w:sz w:val="24"/>
          <w:szCs w:val="24"/>
        </w:rPr>
      </w:pPr>
      <w:bookmarkStart w:id="0" w:name="_GoBack"/>
      <w:bookmarkEnd w:id="0"/>
    </w:p>
    <w:p w14:paraId="6400CFA9" w14:textId="77777777" w:rsidR="007A5F65" w:rsidRPr="00BF4370" w:rsidRDefault="00617B14" w:rsidP="00E437A0">
      <w:pPr>
        <w:pStyle w:val="Heading5"/>
        <w:rPr>
          <w:rFonts w:ascii="Calibri" w:hAnsi="Calibri"/>
          <w:sz w:val="40"/>
          <w:szCs w:val="40"/>
        </w:rPr>
      </w:pPr>
      <w:r w:rsidRPr="00BF4370">
        <w:rPr>
          <w:rFonts w:ascii="Calibri" w:hAnsi="Calibri"/>
          <w:sz w:val="40"/>
          <w:szCs w:val="40"/>
        </w:rPr>
        <w:t>CERTIFICATE</w:t>
      </w:r>
      <w:r w:rsidR="00E437A0" w:rsidRPr="00BF4370">
        <w:rPr>
          <w:rFonts w:ascii="Calibri" w:hAnsi="Calibri"/>
          <w:sz w:val="40"/>
          <w:szCs w:val="40"/>
        </w:rPr>
        <w:t xml:space="preserve"> OF</w:t>
      </w:r>
      <w:r w:rsidR="00F06D69" w:rsidRPr="00BF4370">
        <w:rPr>
          <w:rFonts w:ascii="Calibri" w:hAnsi="Calibri"/>
          <w:sz w:val="40"/>
          <w:szCs w:val="40"/>
        </w:rPr>
        <w:t xml:space="preserve"> DESTRUCTION</w:t>
      </w:r>
    </w:p>
    <w:p w14:paraId="0E2B6628" w14:textId="77777777" w:rsidR="00E437A0" w:rsidRPr="00BF4370" w:rsidRDefault="00E437A0" w:rsidP="00E437A0">
      <w:pPr>
        <w:rPr>
          <w:rFonts w:ascii="Calibri" w:hAnsi="Calibri"/>
        </w:rPr>
      </w:pPr>
    </w:p>
    <w:p w14:paraId="31FAC541" w14:textId="77777777" w:rsidR="00E437A0" w:rsidRPr="00BF4370" w:rsidRDefault="00E437A0" w:rsidP="00E437A0">
      <w:pPr>
        <w:rPr>
          <w:rFonts w:ascii="Calibri" w:hAnsi="Calibri"/>
        </w:rPr>
      </w:pPr>
    </w:p>
    <w:p w14:paraId="7C6E1558" w14:textId="77777777" w:rsidR="00617B14" w:rsidRPr="00BF4370" w:rsidRDefault="00617B14" w:rsidP="00E437A0">
      <w:pPr>
        <w:rPr>
          <w:rFonts w:ascii="Calibri" w:hAnsi="Calibri"/>
        </w:rPr>
      </w:pPr>
    </w:p>
    <w:p w14:paraId="2635BCCB" w14:textId="60857619" w:rsidR="00617B14" w:rsidRPr="00BF4370" w:rsidRDefault="00617B14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The</w:t>
      </w:r>
      <w:r w:rsidR="00795AC3" w:rsidRPr="00BF4370">
        <w:rPr>
          <w:rFonts w:ascii="Calibri" w:hAnsi="Calibri"/>
          <w:sz w:val="22"/>
          <w:szCs w:val="22"/>
        </w:rPr>
        <w:t xml:space="preserve"> data on the </w:t>
      </w:r>
      <w:r w:rsidRPr="00BF4370">
        <w:rPr>
          <w:rFonts w:ascii="Calibri" w:hAnsi="Calibri"/>
          <w:sz w:val="22"/>
          <w:szCs w:val="22"/>
        </w:rPr>
        <w:t>drives listed</w:t>
      </w:r>
      <w:r w:rsidR="008A1C61" w:rsidRPr="00BF4370">
        <w:rPr>
          <w:rFonts w:ascii="Calibri" w:hAnsi="Calibri"/>
          <w:sz w:val="22"/>
          <w:szCs w:val="22"/>
        </w:rPr>
        <w:t xml:space="preserve"> below was made unr</w:t>
      </w:r>
      <w:r w:rsidR="00795AC3" w:rsidRPr="00BF4370">
        <w:rPr>
          <w:rFonts w:ascii="Calibri" w:hAnsi="Calibri"/>
          <w:sz w:val="22"/>
          <w:szCs w:val="22"/>
        </w:rPr>
        <w:t>ecoverable</w:t>
      </w:r>
      <w:r w:rsidRPr="00BF4370">
        <w:rPr>
          <w:rFonts w:ascii="Calibri" w:hAnsi="Calibri"/>
          <w:sz w:val="22"/>
          <w:szCs w:val="22"/>
        </w:rPr>
        <w:t xml:space="preserve"> </w:t>
      </w:r>
      <w:r w:rsidR="00F168B3">
        <w:rPr>
          <w:rFonts w:ascii="Calibri" w:hAnsi="Calibri"/>
          <w:sz w:val="22"/>
          <w:szCs w:val="22"/>
        </w:rPr>
        <w:t xml:space="preserve">on: </w:t>
      </w:r>
      <w:r w:rsidR="00EC4E3C">
        <w:rPr>
          <w:rFonts w:ascii="Calibri" w:hAnsi="Calibri"/>
          <w:sz w:val="22"/>
          <w:szCs w:val="22"/>
        </w:rPr>
        <w:t xml:space="preserve"> </w:t>
      </w:r>
      <w:sdt>
        <w:sdtPr>
          <w:rPr>
            <w:rFonts w:ascii="Calibri" w:hAnsi="Calibri"/>
            <w:sz w:val="22"/>
            <w:szCs w:val="22"/>
          </w:rPr>
          <w:id w:val="131524818"/>
          <w:placeholder>
            <w:docPart w:val="DefaultPlaceholder_1081868576"/>
          </w:placeholder>
          <w:date w:fullDate="2019-11-01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1567D1">
            <w:rPr>
              <w:rFonts w:ascii="Calibri" w:hAnsi="Calibri"/>
              <w:sz w:val="22"/>
              <w:szCs w:val="22"/>
            </w:rPr>
            <w:t>11/1/2019</w:t>
          </w:r>
        </w:sdtContent>
      </w:sdt>
    </w:p>
    <w:p w14:paraId="769879E8" w14:textId="77777777" w:rsidR="00617B14" w:rsidRPr="00BF4370" w:rsidRDefault="00617B14" w:rsidP="00E437A0">
      <w:pPr>
        <w:rPr>
          <w:rFonts w:ascii="Calibri" w:hAnsi="Calibri"/>
          <w:sz w:val="22"/>
          <w:szCs w:val="22"/>
        </w:rPr>
      </w:pPr>
    </w:p>
    <w:p w14:paraId="5289A208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0519E45A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Me</w:t>
      </w:r>
      <w:r w:rsidR="00795AC3" w:rsidRPr="00BF4370">
        <w:rPr>
          <w:rFonts w:ascii="Calibri" w:hAnsi="Calibri"/>
          <w:sz w:val="22"/>
          <w:szCs w:val="22"/>
        </w:rPr>
        <w:t xml:space="preserve">thod by which data was made </w:t>
      </w:r>
      <w:r w:rsidR="008A1C61" w:rsidRPr="00BF4370">
        <w:rPr>
          <w:rFonts w:ascii="Calibri" w:hAnsi="Calibri"/>
          <w:sz w:val="22"/>
          <w:szCs w:val="22"/>
        </w:rPr>
        <w:t>un</w:t>
      </w:r>
      <w:r w:rsidR="00795AC3" w:rsidRPr="00BF4370">
        <w:rPr>
          <w:rFonts w:ascii="Calibri" w:hAnsi="Calibri"/>
          <w:sz w:val="22"/>
          <w:szCs w:val="22"/>
        </w:rPr>
        <w:t>recoverable:</w:t>
      </w:r>
    </w:p>
    <w:p w14:paraId="4D5A0332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11397F57" w14:textId="77777777" w:rsidR="00E437A0" w:rsidRPr="00BF4370" w:rsidRDefault="0015715A" w:rsidP="00E437A0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The media was inserted into the DataGauss </w:t>
      </w:r>
      <w:r w:rsidR="00CB51C7">
        <w:rPr>
          <w:rFonts w:ascii="Calibri" w:hAnsi="Calibri"/>
          <w:sz w:val="22"/>
          <w:szCs w:val="22"/>
        </w:rPr>
        <w:t xml:space="preserve">machine and </w:t>
      </w:r>
      <w:r w:rsidR="000C2235">
        <w:rPr>
          <w:rFonts w:ascii="Calibri" w:hAnsi="Calibri"/>
          <w:sz w:val="22"/>
          <w:szCs w:val="22"/>
        </w:rPr>
        <w:t>hit with a 7,000 Gauss pulse magnetic discharge, erasing the data and rendering the media useless.</w:t>
      </w:r>
    </w:p>
    <w:p w14:paraId="65D6EED7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01959DD4" w14:textId="77777777" w:rsidR="008A1C61" w:rsidRPr="00BF4370" w:rsidRDefault="008A1C61" w:rsidP="00E437A0">
      <w:pPr>
        <w:rPr>
          <w:rFonts w:ascii="Calibri" w:hAnsi="Calibri"/>
          <w:sz w:val="22"/>
          <w:szCs w:val="22"/>
        </w:rPr>
      </w:pPr>
    </w:p>
    <w:p w14:paraId="63D47AD2" w14:textId="77777777" w:rsidR="00832BBA" w:rsidRPr="00BF4370" w:rsidRDefault="00832BBA" w:rsidP="00BF4370">
      <w:pPr>
        <w:ind w:left="360"/>
        <w:rPr>
          <w:rFonts w:ascii="Calibri" w:hAnsi="Calibri"/>
          <w:sz w:val="22"/>
          <w:szCs w:val="22"/>
        </w:rPr>
      </w:pPr>
    </w:p>
    <w:tbl>
      <w:tblPr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1721"/>
        <w:gridCol w:w="1510"/>
        <w:gridCol w:w="1019"/>
        <w:gridCol w:w="1477"/>
        <w:gridCol w:w="2649"/>
        <w:gridCol w:w="1268"/>
      </w:tblGrid>
      <w:tr w:rsidR="00916B35" w14:paraId="40F26CD6" w14:textId="77777777" w:rsidTr="00DE2B00">
        <w:tc>
          <w:tcPr>
            <w:tcW w:w="969" w:type="dxa"/>
            <w:shd w:val="clear" w:color="000000" w:fill="C6E0B4"/>
            <w:vAlign w:val="bottom"/>
            <w:hideMark/>
          </w:tcPr>
          <w:p w14:paraId="55C41B9C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2003884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5F640CCE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HP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ProOne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600 G1</w:t>
            </w:r>
          </w:p>
        </w:tc>
        <w:tc>
          <w:tcPr>
            <w:tcW w:w="1468" w:type="dxa"/>
            <w:shd w:val="clear" w:color="000000" w:fill="C6E0B4"/>
            <w:vAlign w:val="bottom"/>
            <w:hideMark/>
          </w:tcPr>
          <w:p w14:paraId="1C4C329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MXL5291BVS</w:t>
            </w:r>
          </w:p>
        </w:tc>
        <w:tc>
          <w:tcPr>
            <w:tcW w:w="956" w:type="dxa"/>
            <w:shd w:val="clear" w:color="000000" w:fill="C6E0B4"/>
            <w:vAlign w:val="bottom"/>
            <w:hideMark/>
          </w:tcPr>
          <w:p w14:paraId="323CEEEB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Western Digital</w:t>
            </w:r>
          </w:p>
        </w:tc>
        <w:tc>
          <w:tcPr>
            <w:tcW w:w="1436" w:type="dxa"/>
            <w:shd w:val="clear" w:color="000000" w:fill="C6E0B4"/>
            <w:vAlign w:val="bottom"/>
            <w:hideMark/>
          </w:tcPr>
          <w:p w14:paraId="66A68C14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WD5000AAKX</w:t>
            </w:r>
          </w:p>
        </w:tc>
        <w:tc>
          <w:tcPr>
            <w:tcW w:w="2576" w:type="dxa"/>
            <w:shd w:val="clear" w:color="000000" w:fill="C6E0B4"/>
            <w:vAlign w:val="bottom"/>
            <w:hideMark/>
          </w:tcPr>
          <w:p w14:paraId="1E58CBE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2CTVD00W18K627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4F92772A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64EFE5C7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2F461AC5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2003685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2F7DC6EB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HP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ProOne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600 G1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0744E690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MXL3410F12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794DD6D6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Toshiba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3A37B63F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DT01ACA050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065754F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93P241ZVS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5F629B62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29D47BE1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624EE1B3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2003656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07358B23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ProDesk 600 (8)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2C2781E7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MXL3410DZW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02AF39A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Toshiba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1742D6F8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DT01ACA050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7A3D96C6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93P3A0BVS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27CE20FE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06ACDB5B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57A124C7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2003734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5C0CCF6A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HP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ProOne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600 G1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727E0FA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MXL3321WHB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692AE34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Seagate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2D5D75B4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ST500DM002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75795799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Z3TNKQLS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4B228749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62C942FB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3067F1C0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2003760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1EB2155D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650 G1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30EA569F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CNU416BGJD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2909D054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7889F3B0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Z7K500-500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5F56AA96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140406TF0500WH39VGBL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1ADB1BE1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604ACF5C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5E1B7285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2003767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5E054243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650 G1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0ACBFE67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CNU416BDQH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4EEB64C6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3785D1FA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Z7K500-500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23D539B1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140406TF0500WH3B09XL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4612F4E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465D5292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3101DD28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2003774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2F8E0E1D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650 G1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77C04C6B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CNU416BDPY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27409591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73B69658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Z7K500-500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3EB2906D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140406TF0500WH3B0B2L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635B7326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146437F9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053575BF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2003775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6EF2D788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650 G1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7543709E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CNU416BDLV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3744531D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533540C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Z7K500-500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3D03B3F7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140406TF0500WH3B09LL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521BED1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15BB8589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63C3F50A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2003779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6F9C7991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650 G1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60F08FF5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CNU416BDNZ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07CF9395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415D6BFB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Z7K500-500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38046682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140406TF0500WH38W8RL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1BDD5967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01C2C2A7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55FE8653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2003770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207408C7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650 G1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1E817FFB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CNU416BDQ6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691770CF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434FB0FB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Z7K500-500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634569B8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140406TF0500WH38WH2L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78F59E31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18A15A76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27B23618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2003306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7AD1FDC0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4510s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6500A715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CNU0083KCQ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6516C60A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FUJITSU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35B85FAD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MJA2250BH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7D3B34DA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K94PT972BSCG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63679A8F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2C50D186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011813AC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2003386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13B766CF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4530s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7DEFC4F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CNU13826NQ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72639AFE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HITACHI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723DFC7B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7K750-500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4F0BDE6A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110905PCK404GLJ0JUVJ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1560595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4564C2F9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3382D6E0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2003506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3D7A1702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4540s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0FD17415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2CE23913SR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715F00A0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HITACHI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64A7E066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7K750-500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1758A70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120606J3710081GYZLVE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3F0BDE87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2DD5EEB9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4598B3CE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2003471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0E36CE84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ProBook 4540s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679D47E9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2CE24235ML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17DCAB0F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HITACHI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079B2A21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7K750-500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66ABF8FF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120727J3310081H3PTKA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6E7C33A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14F15212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03340873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2003902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7E34E410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250 G3 Notebook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4E1E342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CND5200PD7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77C45E36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435F42D7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38940A72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150225RB250F1C0B3DVK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2261972D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1E5FF320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08E64346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2003904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04AF99E4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250 G3 Notebook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5FAF81EA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CND52019RX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6B17CFC9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0B8B53CD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7B1A83A9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150225RB250A1C0EUV8J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4339E055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7D1D17D8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61FEC8B9" w14:textId="7549CE96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200391</w:t>
            </w:r>
            <w:r w:rsidR="00D3134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06674098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250 G3 Notebook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4225C376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CND6200PGL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3DC86135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4B45F1D7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555B98CD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150225RB250A1C0E6MGJ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3601C631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1FCA801B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6028B5B3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2003913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14CF742A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250 G3 Notebook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75A82474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CND5201CCF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4E8B74FE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5714220B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3A6ADDCF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150216RB250F1N0MPMKR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30CC1190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2DEE32F0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36A14787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2003910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6441D6F7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250 G3 Notebook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4CE0A22A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CND5201C98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60B9F654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592BE2E2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03ABE74D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150216RB250F1C0B437K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74D5175D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256671A7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2624E73F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2003863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70C82F5B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250 G3 Notebook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4ACD9D3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CND4478PVV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4D15E548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HGST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5C09D6DE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Z5K500-500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0084E914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141101TM8513TC1AXDWL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05EE635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61AB3C73" w14:textId="77777777" w:rsidTr="00DE2B00">
        <w:tc>
          <w:tcPr>
            <w:tcW w:w="969" w:type="dxa"/>
            <w:shd w:val="clear" w:color="000000" w:fill="FFE699"/>
            <w:noWrap/>
            <w:vAlign w:val="bottom"/>
            <w:hideMark/>
          </w:tcPr>
          <w:p w14:paraId="6622DF9A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103353</w:t>
            </w:r>
          </w:p>
        </w:tc>
        <w:tc>
          <w:tcPr>
            <w:tcW w:w="1721" w:type="dxa"/>
            <w:shd w:val="clear" w:color="000000" w:fill="FFE699"/>
            <w:noWrap/>
            <w:vAlign w:val="bottom"/>
            <w:hideMark/>
          </w:tcPr>
          <w:p w14:paraId="62E8FFE1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250 G3 Notebook</w:t>
            </w:r>
          </w:p>
        </w:tc>
        <w:tc>
          <w:tcPr>
            <w:tcW w:w="1468" w:type="dxa"/>
            <w:shd w:val="clear" w:color="000000" w:fill="FFE699"/>
            <w:noWrap/>
            <w:vAlign w:val="bottom"/>
            <w:hideMark/>
          </w:tcPr>
          <w:p w14:paraId="1FAD56A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CND4478Q02</w:t>
            </w:r>
          </w:p>
        </w:tc>
        <w:tc>
          <w:tcPr>
            <w:tcW w:w="956" w:type="dxa"/>
            <w:shd w:val="clear" w:color="000000" w:fill="FFE699"/>
            <w:noWrap/>
            <w:vAlign w:val="bottom"/>
            <w:hideMark/>
          </w:tcPr>
          <w:p w14:paraId="57E2C898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6" w:type="dxa"/>
            <w:shd w:val="clear" w:color="000000" w:fill="FFE699"/>
            <w:noWrap/>
            <w:vAlign w:val="bottom"/>
            <w:hideMark/>
          </w:tcPr>
          <w:p w14:paraId="32364D54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6" w:type="dxa"/>
            <w:shd w:val="clear" w:color="000000" w:fill="FFE699"/>
            <w:noWrap/>
            <w:vAlign w:val="bottom"/>
            <w:hideMark/>
          </w:tcPr>
          <w:p w14:paraId="68416EBF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3" w:type="dxa"/>
            <w:shd w:val="clear" w:color="000000" w:fill="FFE699"/>
            <w:noWrap/>
            <w:vAlign w:val="bottom"/>
            <w:hideMark/>
          </w:tcPr>
          <w:p w14:paraId="3142906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NOT IN INVENTORY</w:t>
            </w:r>
          </w:p>
        </w:tc>
      </w:tr>
      <w:tr w:rsidR="00916B35" w14:paraId="54B10235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013AF0FB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2003481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4D3B818F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Dell Latitude E5430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7EE62383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62CTYW1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5DED58B7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Seagate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757155B2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ST320LT007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17F1791D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W0O8NJH3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25C0134C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49F11F8C" w14:textId="77777777" w:rsidTr="00DE2B00">
        <w:tc>
          <w:tcPr>
            <w:tcW w:w="969" w:type="dxa"/>
            <w:shd w:val="clear" w:color="000000" w:fill="C6E0B4"/>
            <w:noWrap/>
            <w:vAlign w:val="bottom"/>
            <w:hideMark/>
          </w:tcPr>
          <w:p w14:paraId="25AE7C8E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2003476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31ED0A23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Dell Latitude E5430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6DAA9D2E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JTBTYW1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455CDDF4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Seagate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16BBB761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ST320LT007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3A76C0A2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W0O8NGXA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78C8C9C2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916B35" w14:paraId="263DB9A1" w14:textId="77777777" w:rsidTr="00DE2B00">
        <w:trPr>
          <w:trHeight w:val="674"/>
        </w:trPr>
        <w:tc>
          <w:tcPr>
            <w:tcW w:w="969" w:type="dxa"/>
            <w:shd w:val="clear" w:color="000000" w:fill="C6E0B4"/>
            <w:vAlign w:val="bottom"/>
            <w:hideMark/>
          </w:tcPr>
          <w:p w14:paraId="4254124E" w14:textId="77777777" w:rsidR="00916B35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2003354</w:t>
            </w:r>
          </w:p>
        </w:tc>
        <w:tc>
          <w:tcPr>
            <w:tcW w:w="1721" w:type="dxa"/>
            <w:shd w:val="clear" w:color="000000" w:fill="C6E0B4"/>
            <w:noWrap/>
            <w:vAlign w:val="bottom"/>
            <w:hideMark/>
          </w:tcPr>
          <w:p w14:paraId="2E4F0903" w14:textId="600C0E93" w:rsidR="00647B70" w:rsidRDefault="00916B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Lenovo SL510 2847</w:t>
            </w:r>
          </w:p>
        </w:tc>
        <w:tc>
          <w:tcPr>
            <w:tcW w:w="1468" w:type="dxa"/>
            <w:shd w:val="clear" w:color="000000" w:fill="C6E0B4"/>
            <w:noWrap/>
            <w:vAlign w:val="bottom"/>
            <w:hideMark/>
          </w:tcPr>
          <w:p w14:paraId="2919874A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LR3C8MV</w:t>
            </w:r>
          </w:p>
        </w:tc>
        <w:tc>
          <w:tcPr>
            <w:tcW w:w="956" w:type="dxa"/>
            <w:shd w:val="clear" w:color="000000" w:fill="C6E0B4"/>
            <w:noWrap/>
            <w:vAlign w:val="bottom"/>
            <w:hideMark/>
          </w:tcPr>
          <w:p w14:paraId="5367FB7F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Seagate</w:t>
            </w:r>
          </w:p>
        </w:tc>
        <w:tc>
          <w:tcPr>
            <w:tcW w:w="1436" w:type="dxa"/>
            <w:shd w:val="clear" w:color="000000" w:fill="C6E0B4"/>
            <w:noWrap/>
            <w:vAlign w:val="bottom"/>
            <w:hideMark/>
          </w:tcPr>
          <w:p w14:paraId="57281A44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ST9250315AS</w:t>
            </w:r>
          </w:p>
        </w:tc>
        <w:tc>
          <w:tcPr>
            <w:tcW w:w="2576" w:type="dxa"/>
            <w:shd w:val="clear" w:color="000000" w:fill="C6E0B4"/>
            <w:noWrap/>
            <w:vAlign w:val="bottom"/>
            <w:hideMark/>
          </w:tcPr>
          <w:p w14:paraId="38848875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6VCTDWC3</w:t>
            </w:r>
          </w:p>
        </w:tc>
        <w:tc>
          <w:tcPr>
            <w:tcW w:w="1233" w:type="dxa"/>
            <w:shd w:val="clear" w:color="000000" w:fill="C6E0B4"/>
            <w:noWrap/>
            <w:vAlign w:val="bottom"/>
            <w:hideMark/>
          </w:tcPr>
          <w:p w14:paraId="4F73BD9B" w14:textId="77777777" w:rsidR="00916B35" w:rsidRDefault="00916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life</w:t>
            </w:r>
          </w:p>
        </w:tc>
      </w:tr>
      <w:tr w:rsidR="00647B70" w14:paraId="4FFADE60" w14:textId="77777777" w:rsidTr="00DE2B00">
        <w:tc>
          <w:tcPr>
            <w:tcW w:w="969" w:type="dxa"/>
            <w:shd w:val="clear" w:color="000000" w:fill="C6E0B4"/>
            <w:vAlign w:val="bottom"/>
          </w:tcPr>
          <w:p w14:paraId="3C72F8EE" w14:textId="23C2BDA1" w:rsidR="00647B70" w:rsidRDefault="004E18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 Tag /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Dnated</w:t>
            </w:r>
            <w:proofErr w:type="spellEnd"/>
          </w:p>
        </w:tc>
        <w:tc>
          <w:tcPr>
            <w:tcW w:w="1721" w:type="dxa"/>
            <w:shd w:val="clear" w:color="000000" w:fill="C6E0B4"/>
            <w:noWrap/>
            <w:vAlign w:val="bottom"/>
          </w:tcPr>
          <w:p w14:paraId="21C49F60" w14:textId="7E18203D" w:rsidR="00647B70" w:rsidRDefault="0085779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Dell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Optiplex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GX520</w:t>
            </w:r>
          </w:p>
        </w:tc>
        <w:tc>
          <w:tcPr>
            <w:tcW w:w="1468" w:type="dxa"/>
            <w:shd w:val="clear" w:color="000000" w:fill="C6E0B4"/>
            <w:noWrap/>
            <w:vAlign w:val="bottom"/>
          </w:tcPr>
          <w:p w14:paraId="0F22F959" w14:textId="733D1A2C" w:rsidR="00647B70" w:rsidRDefault="008577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F9J2L91</w:t>
            </w:r>
          </w:p>
        </w:tc>
        <w:tc>
          <w:tcPr>
            <w:tcW w:w="956" w:type="dxa"/>
            <w:shd w:val="clear" w:color="000000" w:fill="C6E0B4"/>
            <w:noWrap/>
            <w:vAlign w:val="bottom"/>
          </w:tcPr>
          <w:p w14:paraId="4BC48C25" w14:textId="168F6DC1" w:rsidR="00647B70" w:rsidRDefault="00E150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</w:t>
            </w:r>
          </w:p>
        </w:tc>
        <w:tc>
          <w:tcPr>
            <w:tcW w:w="1436" w:type="dxa"/>
            <w:shd w:val="clear" w:color="000000" w:fill="C6E0B4"/>
            <w:noWrap/>
            <w:vAlign w:val="bottom"/>
          </w:tcPr>
          <w:p w14:paraId="4E4145DA" w14:textId="144F060D" w:rsidR="00647B70" w:rsidRDefault="00E150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HD160JJ/P</w:t>
            </w:r>
          </w:p>
        </w:tc>
        <w:tc>
          <w:tcPr>
            <w:tcW w:w="2576" w:type="dxa"/>
            <w:shd w:val="clear" w:color="000000" w:fill="C6E0B4"/>
            <w:noWrap/>
            <w:vAlign w:val="bottom"/>
          </w:tcPr>
          <w:p w14:paraId="392190F1" w14:textId="2270175C" w:rsidR="00647B70" w:rsidRDefault="00E150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S0DFJ1L228424</w:t>
            </w:r>
          </w:p>
        </w:tc>
        <w:tc>
          <w:tcPr>
            <w:tcW w:w="1233" w:type="dxa"/>
            <w:shd w:val="clear" w:color="000000" w:fill="C6E0B4"/>
            <w:noWrap/>
            <w:vAlign w:val="bottom"/>
          </w:tcPr>
          <w:p w14:paraId="57C231BC" w14:textId="2D50F5E6" w:rsidR="00647B70" w:rsidRDefault="008577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End of Li</w:t>
            </w:r>
            <w:r w:rsidR="00E15034">
              <w:rPr>
                <w:rFonts w:ascii="Calibri" w:hAnsi="Calibri" w:cs="Calibri"/>
                <w:color w:val="000000"/>
                <w:sz w:val="22"/>
                <w:szCs w:val="22"/>
              </w:rPr>
              <w:t>fe</w:t>
            </w:r>
          </w:p>
        </w:tc>
      </w:tr>
    </w:tbl>
    <w:p w14:paraId="63BCEDCB" w14:textId="12BAA0B4" w:rsidR="00E437A0" w:rsidRPr="00795AC3" w:rsidRDefault="00DF465B" w:rsidP="00F0139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E437A0" w:rsidRPr="00795AC3">
      <w:headerReference w:type="default" r:id="rId11"/>
      <w:footerReference w:type="default" r:id="rId12"/>
      <w:pgSz w:w="12240" w:h="15840"/>
      <w:pgMar w:top="2160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0C590" w14:textId="77777777" w:rsidR="00A67BE7" w:rsidRDefault="00A67BE7">
      <w:r>
        <w:separator/>
      </w:r>
    </w:p>
  </w:endnote>
  <w:endnote w:type="continuationSeparator" w:id="0">
    <w:p w14:paraId="3B22E842" w14:textId="77777777" w:rsidR="00A67BE7" w:rsidRDefault="00A6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4B64F" w14:textId="77777777" w:rsidR="000F6913" w:rsidRPr="00A67B4D" w:rsidRDefault="000F6913" w:rsidP="000F6913">
    <w:pPr>
      <w:pStyle w:val="Footer"/>
      <w:jc w:val="center"/>
      <w:rPr>
        <w:b/>
        <w:color w:val="000080"/>
        <w:sz w:val="20"/>
        <w:szCs w:val="20"/>
        <w:lang w:val="it-IT"/>
      </w:rPr>
    </w:pPr>
    <w:r w:rsidRPr="00A67B4D">
      <w:rPr>
        <w:b/>
        <w:color w:val="000080"/>
        <w:sz w:val="20"/>
        <w:szCs w:val="20"/>
        <w:lang w:val="it-IT"/>
      </w:rPr>
      <w:t>1510 Barbara Loop Rio Rancho, NM 87124 – P.O. Box 15548 Rio Rancho, NM 87174</w:t>
    </w:r>
  </w:p>
  <w:p w14:paraId="1102D30A" w14:textId="77777777" w:rsidR="00C04657" w:rsidRPr="000F6913" w:rsidRDefault="000F6913" w:rsidP="000F6913">
    <w:pPr>
      <w:pStyle w:val="Footer"/>
      <w:jc w:val="center"/>
      <w:rPr>
        <w:b/>
        <w:color w:val="000080"/>
        <w:sz w:val="20"/>
        <w:szCs w:val="20"/>
      </w:rPr>
    </w:pPr>
    <w:r w:rsidRPr="00A67B4D">
      <w:rPr>
        <w:b/>
        <w:color w:val="000080"/>
        <w:sz w:val="20"/>
        <w:szCs w:val="20"/>
      </w:rPr>
      <w:t>Phone: 505-896-2969 F</w:t>
    </w:r>
    <w:r w:rsidR="001373AD">
      <w:rPr>
        <w:b/>
        <w:color w:val="000080"/>
        <w:sz w:val="20"/>
        <w:szCs w:val="20"/>
      </w:rPr>
      <w:t>ax</w:t>
    </w:r>
    <w:r w:rsidRPr="00A67B4D">
      <w:rPr>
        <w:b/>
        <w:color w:val="000080"/>
        <w:sz w:val="20"/>
        <w:szCs w:val="20"/>
      </w:rPr>
      <w:t>: 505-891-5351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80085" w14:textId="77777777" w:rsidR="00A67BE7" w:rsidRDefault="00A67BE7">
      <w:r>
        <w:separator/>
      </w:r>
    </w:p>
  </w:footnote>
  <w:footnote w:type="continuationSeparator" w:id="0">
    <w:p w14:paraId="0F6E8BDD" w14:textId="77777777" w:rsidR="00A67BE7" w:rsidRDefault="00A67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4B244" w14:textId="77777777" w:rsidR="00C04657" w:rsidRDefault="00E74361">
    <w:pPr>
      <w:pStyle w:val="Header"/>
      <w:jc w:val="center"/>
    </w:pPr>
    <w:r w:rsidRPr="00331B6A">
      <w:rPr>
        <w:noProof/>
      </w:rPr>
      <w:drawing>
        <wp:inline distT="0" distB="0" distL="0" distR="0" wp14:anchorId="5637E076" wp14:editId="38AAED81">
          <wp:extent cx="4152900" cy="1343025"/>
          <wp:effectExtent l="0" t="0" r="0" b="9525"/>
          <wp:docPr id="1" name="Picture 1" descr="JNJ_LOGO_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J_LOGO_20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1343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7B7C4" w14:textId="77777777" w:rsidR="00C04657" w:rsidRPr="00F7442B" w:rsidRDefault="00C04657">
    <w:pPr>
      <w:pStyle w:val="Head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782A82"/>
    <w:multiLevelType w:val="hybridMultilevel"/>
    <w:tmpl w:val="FEF83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4"/>
    <w:rsid w:val="00000458"/>
    <w:rsid w:val="00005511"/>
    <w:rsid w:val="000161AE"/>
    <w:rsid w:val="00027CF4"/>
    <w:rsid w:val="000318A1"/>
    <w:rsid w:val="000414B6"/>
    <w:rsid w:val="00050466"/>
    <w:rsid w:val="00055A27"/>
    <w:rsid w:val="000578DE"/>
    <w:rsid w:val="00064284"/>
    <w:rsid w:val="000648DD"/>
    <w:rsid w:val="00082419"/>
    <w:rsid w:val="0009036C"/>
    <w:rsid w:val="000A14AA"/>
    <w:rsid w:val="000A1504"/>
    <w:rsid w:val="000A3711"/>
    <w:rsid w:val="000A6A6F"/>
    <w:rsid w:val="000B087A"/>
    <w:rsid w:val="000B5EBF"/>
    <w:rsid w:val="000B7C94"/>
    <w:rsid w:val="000C0BA8"/>
    <w:rsid w:val="000C2235"/>
    <w:rsid w:val="000E1B3E"/>
    <w:rsid w:val="000F5543"/>
    <w:rsid w:val="000F575A"/>
    <w:rsid w:val="000F6913"/>
    <w:rsid w:val="00100A72"/>
    <w:rsid w:val="00105291"/>
    <w:rsid w:val="00110D8B"/>
    <w:rsid w:val="00111845"/>
    <w:rsid w:val="00111BC3"/>
    <w:rsid w:val="00115DF0"/>
    <w:rsid w:val="00115EDC"/>
    <w:rsid w:val="00116BC0"/>
    <w:rsid w:val="001214B8"/>
    <w:rsid w:val="001214D1"/>
    <w:rsid w:val="001309A9"/>
    <w:rsid w:val="00130EFA"/>
    <w:rsid w:val="00136871"/>
    <w:rsid w:val="001373AD"/>
    <w:rsid w:val="001417C6"/>
    <w:rsid w:val="00143D60"/>
    <w:rsid w:val="001508CA"/>
    <w:rsid w:val="001567D1"/>
    <w:rsid w:val="001569D6"/>
    <w:rsid w:val="0015715A"/>
    <w:rsid w:val="0015766C"/>
    <w:rsid w:val="001647FB"/>
    <w:rsid w:val="00165D1D"/>
    <w:rsid w:val="001855A8"/>
    <w:rsid w:val="00191871"/>
    <w:rsid w:val="00191C38"/>
    <w:rsid w:val="00194301"/>
    <w:rsid w:val="001A1C24"/>
    <w:rsid w:val="001C3667"/>
    <w:rsid w:val="001C4764"/>
    <w:rsid w:val="001C77C6"/>
    <w:rsid w:val="001D219C"/>
    <w:rsid w:val="001E3256"/>
    <w:rsid w:val="001F2D48"/>
    <w:rsid w:val="001F52C1"/>
    <w:rsid w:val="0020625A"/>
    <w:rsid w:val="00212E45"/>
    <w:rsid w:val="00213E1E"/>
    <w:rsid w:val="002314AB"/>
    <w:rsid w:val="002448D9"/>
    <w:rsid w:val="002454E8"/>
    <w:rsid w:val="0025062C"/>
    <w:rsid w:val="00261F75"/>
    <w:rsid w:val="00264011"/>
    <w:rsid w:val="00264059"/>
    <w:rsid w:val="00266EC7"/>
    <w:rsid w:val="00280054"/>
    <w:rsid w:val="00281604"/>
    <w:rsid w:val="002842D3"/>
    <w:rsid w:val="002876C1"/>
    <w:rsid w:val="00290558"/>
    <w:rsid w:val="00297785"/>
    <w:rsid w:val="002978E3"/>
    <w:rsid w:val="002A0ABB"/>
    <w:rsid w:val="002C21ED"/>
    <w:rsid w:val="002C581C"/>
    <w:rsid w:val="002D4068"/>
    <w:rsid w:val="002E2750"/>
    <w:rsid w:val="002E4940"/>
    <w:rsid w:val="002F684B"/>
    <w:rsid w:val="003028D6"/>
    <w:rsid w:val="00310678"/>
    <w:rsid w:val="00320729"/>
    <w:rsid w:val="00323674"/>
    <w:rsid w:val="00323842"/>
    <w:rsid w:val="00324FA1"/>
    <w:rsid w:val="00325F41"/>
    <w:rsid w:val="00331B6A"/>
    <w:rsid w:val="00341967"/>
    <w:rsid w:val="003600FF"/>
    <w:rsid w:val="00381E8E"/>
    <w:rsid w:val="00390E66"/>
    <w:rsid w:val="003A2B4C"/>
    <w:rsid w:val="003A2D7B"/>
    <w:rsid w:val="003A37DD"/>
    <w:rsid w:val="003A402E"/>
    <w:rsid w:val="003A4E5E"/>
    <w:rsid w:val="003A552D"/>
    <w:rsid w:val="003B4488"/>
    <w:rsid w:val="003B6148"/>
    <w:rsid w:val="003C1805"/>
    <w:rsid w:val="003C2762"/>
    <w:rsid w:val="003C3D85"/>
    <w:rsid w:val="003C3E10"/>
    <w:rsid w:val="003C6295"/>
    <w:rsid w:val="003D3489"/>
    <w:rsid w:val="003E0DD9"/>
    <w:rsid w:val="003E281D"/>
    <w:rsid w:val="003F5F42"/>
    <w:rsid w:val="003F7179"/>
    <w:rsid w:val="003F71DA"/>
    <w:rsid w:val="00407FDD"/>
    <w:rsid w:val="004169A8"/>
    <w:rsid w:val="00420DDA"/>
    <w:rsid w:val="00424610"/>
    <w:rsid w:val="00425964"/>
    <w:rsid w:val="004314B5"/>
    <w:rsid w:val="0043429C"/>
    <w:rsid w:val="00436C31"/>
    <w:rsid w:val="00453EF6"/>
    <w:rsid w:val="00454EE8"/>
    <w:rsid w:val="00455EA0"/>
    <w:rsid w:val="0045752E"/>
    <w:rsid w:val="00475383"/>
    <w:rsid w:val="00476BCE"/>
    <w:rsid w:val="00476DBA"/>
    <w:rsid w:val="00481B9A"/>
    <w:rsid w:val="004848BA"/>
    <w:rsid w:val="00485BA5"/>
    <w:rsid w:val="00487BFD"/>
    <w:rsid w:val="004A66B3"/>
    <w:rsid w:val="004B0B77"/>
    <w:rsid w:val="004C5A57"/>
    <w:rsid w:val="004C7023"/>
    <w:rsid w:val="004E1841"/>
    <w:rsid w:val="004E42F5"/>
    <w:rsid w:val="004F62DB"/>
    <w:rsid w:val="004F7B3F"/>
    <w:rsid w:val="00504384"/>
    <w:rsid w:val="00505307"/>
    <w:rsid w:val="0051007C"/>
    <w:rsid w:val="00514020"/>
    <w:rsid w:val="00516BA2"/>
    <w:rsid w:val="005231D7"/>
    <w:rsid w:val="0052419E"/>
    <w:rsid w:val="005252DE"/>
    <w:rsid w:val="00533242"/>
    <w:rsid w:val="00536CA4"/>
    <w:rsid w:val="00546EF5"/>
    <w:rsid w:val="00553691"/>
    <w:rsid w:val="005623AF"/>
    <w:rsid w:val="00562FE8"/>
    <w:rsid w:val="005642FC"/>
    <w:rsid w:val="005703CA"/>
    <w:rsid w:val="00570D3D"/>
    <w:rsid w:val="00577194"/>
    <w:rsid w:val="005808FB"/>
    <w:rsid w:val="00583A68"/>
    <w:rsid w:val="00596D45"/>
    <w:rsid w:val="005A0B72"/>
    <w:rsid w:val="005A6AC4"/>
    <w:rsid w:val="005B2FA3"/>
    <w:rsid w:val="005B7DD2"/>
    <w:rsid w:val="005C4D47"/>
    <w:rsid w:val="005E7BF9"/>
    <w:rsid w:val="005F116B"/>
    <w:rsid w:val="006064A0"/>
    <w:rsid w:val="0061186F"/>
    <w:rsid w:val="0061221D"/>
    <w:rsid w:val="006132C7"/>
    <w:rsid w:val="00615245"/>
    <w:rsid w:val="00617B14"/>
    <w:rsid w:val="0062178B"/>
    <w:rsid w:val="0062210B"/>
    <w:rsid w:val="00622A9E"/>
    <w:rsid w:val="006239C2"/>
    <w:rsid w:val="00630BA4"/>
    <w:rsid w:val="00634EB8"/>
    <w:rsid w:val="00647B70"/>
    <w:rsid w:val="006560A2"/>
    <w:rsid w:val="00656F29"/>
    <w:rsid w:val="006721BB"/>
    <w:rsid w:val="00677703"/>
    <w:rsid w:val="0068095F"/>
    <w:rsid w:val="00683E70"/>
    <w:rsid w:val="00691B15"/>
    <w:rsid w:val="00694A57"/>
    <w:rsid w:val="006A557F"/>
    <w:rsid w:val="006B76C0"/>
    <w:rsid w:val="006C3B86"/>
    <w:rsid w:val="006D641C"/>
    <w:rsid w:val="006E35A9"/>
    <w:rsid w:val="006F25FE"/>
    <w:rsid w:val="006F327C"/>
    <w:rsid w:val="00704714"/>
    <w:rsid w:val="00705963"/>
    <w:rsid w:val="007067DA"/>
    <w:rsid w:val="00713933"/>
    <w:rsid w:val="00717A39"/>
    <w:rsid w:val="00736476"/>
    <w:rsid w:val="00741696"/>
    <w:rsid w:val="00743CD4"/>
    <w:rsid w:val="007503B6"/>
    <w:rsid w:val="007512FD"/>
    <w:rsid w:val="0075499C"/>
    <w:rsid w:val="00756BF5"/>
    <w:rsid w:val="00763E83"/>
    <w:rsid w:val="0076789C"/>
    <w:rsid w:val="00772CDE"/>
    <w:rsid w:val="0077323A"/>
    <w:rsid w:val="007874C7"/>
    <w:rsid w:val="00795AC3"/>
    <w:rsid w:val="007A5F65"/>
    <w:rsid w:val="007B47DB"/>
    <w:rsid w:val="007C3DE1"/>
    <w:rsid w:val="007E0828"/>
    <w:rsid w:val="007E5AB5"/>
    <w:rsid w:val="007E75F0"/>
    <w:rsid w:val="007F08D4"/>
    <w:rsid w:val="007F24FB"/>
    <w:rsid w:val="007F48B2"/>
    <w:rsid w:val="008023D4"/>
    <w:rsid w:val="00814E22"/>
    <w:rsid w:val="00824D2B"/>
    <w:rsid w:val="00832BBA"/>
    <w:rsid w:val="00833FD6"/>
    <w:rsid w:val="00835A50"/>
    <w:rsid w:val="00847980"/>
    <w:rsid w:val="00852AAB"/>
    <w:rsid w:val="008558FE"/>
    <w:rsid w:val="00857791"/>
    <w:rsid w:val="00857B43"/>
    <w:rsid w:val="008609F8"/>
    <w:rsid w:val="00865BC6"/>
    <w:rsid w:val="00871E84"/>
    <w:rsid w:val="0087212F"/>
    <w:rsid w:val="00873012"/>
    <w:rsid w:val="00876AC0"/>
    <w:rsid w:val="00877A8A"/>
    <w:rsid w:val="00883187"/>
    <w:rsid w:val="00883318"/>
    <w:rsid w:val="00887B71"/>
    <w:rsid w:val="008918A3"/>
    <w:rsid w:val="00897A6A"/>
    <w:rsid w:val="008A023D"/>
    <w:rsid w:val="008A0F51"/>
    <w:rsid w:val="008A1C61"/>
    <w:rsid w:val="008A6F6E"/>
    <w:rsid w:val="008B6228"/>
    <w:rsid w:val="008C54D6"/>
    <w:rsid w:val="008D70A9"/>
    <w:rsid w:val="008E1EA8"/>
    <w:rsid w:val="008E2895"/>
    <w:rsid w:val="008F082F"/>
    <w:rsid w:val="008F24F5"/>
    <w:rsid w:val="008F3C14"/>
    <w:rsid w:val="008F6BBA"/>
    <w:rsid w:val="00916A58"/>
    <w:rsid w:val="00916B35"/>
    <w:rsid w:val="00917C6C"/>
    <w:rsid w:val="00920F3A"/>
    <w:rsid w:val="00925405"/>
    <w:rsid w:val="0092702B"/>
    <w:rsid w:val="0093282E"/>
    <w:rsid w:val="0093326B"/>
    <w:rsid w:val="00933FF3"/>
    <w:rsid w:val="00941724"/>
    <w:rsid w:val="0094450A"/>
    <w:rsid w:val="0094598B"/>
    <w:rsid w:val="00950D34"/>
    <w:rsid w:val="00950F5B"/>
    <w:rsid w:val="009559C0"/>
    <w:rsid w:val="00956AFF"/>
    <w:rsid w:val="009627EA"/>
    <w:rsid w:val="00970634"/>
    <w:rsid w:val="009730AB"/>
    <w:rsid w:val="0098661E"/>
    <w:rsid w:val="009929C9"/>
    <w:rsid w:val="00993303"/>
    <w:rsid w:val="00995FC2"/>
    <w:rsid w:val="009974CF"/>
    <w:rsid w:val="009A016C"/>
    <w:rsid w:val="009A298E"/>
    <w:rsid w:val="009A5E0A"/>
    <w:rsid w:val="009A7AD0"/>
    <w:rsid w:val="009B13C6"/>
    <w:rsid w:val="009B75E7"/>
    <w:rsid w:val="009C23E4"/>
    <w:rsid w:val="009C3F2F"/>
    <w:rsid w:val="009C6AEE"/>
    <w:rsid w:val="009E271C"/>
    <w:rsid w:val="009E7EBB"/>
    <w:rsid w:val="009F3BAA"/>
    <w:rsid w:val="009F6B0F"/>
    <w:rsid w:val="009F738D"/>
    <w:rsid w:val="00A0095A"/>
    <w:rsid w:val="00A015DF"/>
    <w:rsid w:val="00A136CC"/>
    <w:rsid w:val="00A202CC"/>
    <w:rsid w:val="00A31860"/>
    <w:rsid w:val="00A42B2D"/>
    <w:rsid w:val="00A47034"/>
    <w:rsid w:val="00A55DCF"/>
    <w:rsid w:val="00A60602"/>
    <w:rsid w:val="00A62280"/>
    <w:rsid w:val="00A639DB"/>
    <w:rsid w:val="00A663AD"/>
    <w:rsid w:val="00A668D8"/>
    <w:rsid w:val="00A67BE7"/>
    <w:rsid w:val="00A76DCE"/>
    <w:rsid w:val="00A82F5A"/>
    <w:rsid w:val="00A86625"/>
    <w:rsid w:val="00A86D83"/>
    <w:rsid w:val="00A953AF"/>
    <w:rsid w:val="00A96A4B"/>
    <w:rsid w:val="00AA6C1B"/>
    <w:rsid w:val="00AB21E5"/>
    <w:rsid w:val="00AB3318"/>
    <w:rsid w:val="00AC0F03"/>
    <w:rsid w:val="00AC22E4"/>
    <w:rsid w:val="00AD7ADD"/>
    <w:rsid w:val="00AE068B"/>
    <w:rsid w:val="00AE5FC8"/>
    <w:rsid w:val="00AF0538"/>
    <w:rsid w:val="00AF25FA"/>
    <w:rsid w:val="00B05DF4"/>
    <w:rsid w:val="00B15F9E"/>
    <w:rsid w:val="00B16914"/>
    <w:rsid w:val="00B25CF1"/>
    <w:rsid w:val="00B339C4"/>
    <w:rsid w:val="00B345EF"/>
    <w:rsid w:val="00B41817"/>
    <w:rsid w:val="00B45327"/>
    <w:rsid w:val="00B70DAF"/>
    <w:rsid w:val="00B92E26"/>
    <w:rsid w:val="00BA2124"/>
    <w:rsid w:val="00BA501A"/>
    <w:rsid w:val="00BA550B"/>
    <w:rsid w:val="00BA6BE3"/>
    <w:rsid w:val="00BB03BF"/>
    <w:rsid w:val="00BC6F41"/>
    <w:rsid w:val="00BD042D"/>
    <w:rsid w:val="00BF28AC"/>
    <w:rsid w:val="00BF4370"/>
    <w:rsid w:val="00C04657"/>
    <w:rsid w:val="00C0488F"/>
    <w:rsid w:val="00C05FA1"/>
    <w:rsid w:val="00C21CE7"/>
    <w:rsid w:val="00C23458"/>
    <w:rsid w:val="00C25654"/>
    <w:rsid w:val="00C261B0"/>
    <w:rsid w:val="00C300A0"/>
    <w:rsid w:val="00C307BD"/>
    <w:rsid w:val="00C30894"/>
    <w:rsid w:val="00C31B1C"/>
    <w:rsid w:val="00C35BAA"/>
    <w:rsid w:val="00C43249"/>
    <w:rsid w:val="00C51678"/>
    <w:rsid w:val="00C54E74"/>
    <w:rsid w:val="00C604E7"/>
    <w:rsid w:val="00C629AC"/>
    <w:rsid w:val="00C7417C"/>
    <w:rsid w:val="00C75ABA"/>
    <w:rsid w:val="00C85DC2"/>
    <w:rsid w:val="00C87194"/>
    <w:rsid w:val="00C912A9"/>
    <w:rsid w:val="00C91EF0"/>
    <w:rsid w:val="00C941F8"/>
    <w:rsid w:val="00C9521D"/>
    <w:rsid w:val="00CA372A"/>
    <w:rsid w:val="00CA5FCB"/>
    <w:rsid w:val="00CB51C7"/>
    <w:rsid w:val="00CB6294"/>
    <w:rsid w:val="00CC6DD6"/>
    <w:rsid w:val="00CD12EC"/>
    <w:rsid w:val="00CD4FFE"/>
    <w:rsid w:val="00CE2900"/>
    <w:rsid w:val="00D04D67"/>
    <w:rsid w:val="00D0761E"/>
    <w:rsid w:val="00D13CD6"/>
    <w:rsid w:val="00D17C82"/>
    <w:rsid w:val="00D3134A"/>
    <w:rsid w:val="00D42F59"/>
    <w:rsid w:val="00D529E2"/>
    <w:rsid w:val="00D54946"/>
    <w:rsid w:val="00D551EA"/>
    <w:rsid w:val="00D645B0"/>
    <w:rsid w:val="00D673E2"/>
    <w:rsid w:val="00D7559F"/>
    <w:rsid w:val="00D77862"/>
    <w:rsid w:val="00D77BBA"/>
    <w:rsid w:val="00D8212C"/>
    <w:rsid w:val="00D96D64"/>
    <w:rsid w:val="00D96F60"/>
    <w:rsid w:val="00D97BCE"/>
    <w:rsid w:val="00DA4B16"/>
    <w:rsid w:val="00DB1233"/>
    <w:rsid w:val="00DB3044"/>
    <w:rsid w:val="00DC06C0"/>
    <w:rsid w:val="00DC7216"/>
    <w:rsid w:val="00DE0189"/>
    <w:rsid w:val="00DE2B00"/>
    <w:rsid w:val="00DE4ACA"/>
    <w:rsid w:val="00DF29F4"/>
    <w:rsid w:val="00DF441D"/>
    <w:rsid w:val="00DF465B"/>
    <w:rsid w:val="00DF6D01"/>
    <w:rsid w:val="00E10602"/>
    <w:rsid w:val="00E134BA"/>
    <w:rsid w:val="00E14F9F"/>
    <w:rsid w:val="00E15034"/>
    <w:rsid w:val="00E20B4A"/>
    <w:rsid w:val="00E35C14"/>
    <w:rsid w:val="00E437A0"/>
    <w:rsid w:val="00E43F0F"/>
    <w:rsid w:val="00E5485D"/>
    <w:rsid w:val="00E55581"/>
    <w:rsid w:val="00E60E6D"/>
    <w:rsid w:val="00E621C1"/>
    <w:rsid w:val="00E65072"/>
    <w:rsid w:val="00E73B52"/>
    <w:rsid w:val="00E74361"/>
    <w:rsid w:val="00E83B26"/>
    <w:rsid w:val="00E91BDA"/>
    <w:rsid w:val="00E93E7E"/>
    <w:rsid w:val="00EC181A"/>
    <w:rsid w:val="00EC4E3C"/>
    <w:rsid w:val="00ED39B0"/>
    <w:rsid w:val="00ED609D"/>
    <w:rsid w:val="00EE10D9"/>
    <w:rsid w:val="00EE27C4"/>
    <w:rsid w:val="00EE6712"/>
    <w:rsid w:val="00EF0465"/>
    <w:rsid w:val="00F01392"/>
    <w:rsid w:val="00F061D2"/>
    <w:rsid w:val="00F06D69"/>
    <w:rsid w:val="00F101EA"/>
    <w:rsid w:val="00F114F6"/>
    <w:rsid w:val="00F168B3"/>
    <w:rsid w:val="00F240D2"/>
    <w:rsid w:val="00F31D60"/>
    <w:rsid w:val="00F61933"/>
    <w:rsid w:val="00F63D72"/>
    <w:rsid w:val="00F75997"/>
    <w:rsid w:val="00F7749E"/>
    <w:rsid w:val="00F87A0F"/>
    <w:rsid w:val="00F958DE"/>
    <w:rsid w:val="00FA5226"/>
    <w:rsid w:val="00FB613A"/>
    <w:rsid w:val="00FC0C56"/>
    <w:rsid w:val="00FC48A8"/>
    <w:rsid w:val="00FC4EFE"/>
    <w:rsid w:val="00FD29B8"/>
    <w:rsid w:val="00FE0F49"/>
    <w:rsid w:val="00FE25CA"/>
    <w:rsid w:val="00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85CFD"/>
  <w15:chartTrackingRefBased/>
  <w15:docId w15:val="{68508F56-E15B-4BA9-8738-691CC58C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83B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ind w:right="594"/>
      <w:jc w:val="both"/>
    </w:pPr>
    <w:rPr>
      <w:sz w:val="22"/>
      <w:szCs w:val="20"/>
    </w:rPr>
  </w:style>
  <w:style w:type="character" w:styleId="Hyperlink">
    <w:name w:val="Hyperlink"/>
    <w:rsid w:val="00883318"/>
    <w:rPr>
      <w:color w:val="000080"/>
      <w:u w:val="single"/>
    </w:rPr>
  </w:style>
  <w:style w:type="paragraph" w:customStyle="1" w:styleId="DecimalAligned">
    <w:name w:val="Decimal Aligned"/>
    <w:basedOn w:val="Normal"/>
    <w:uiPriority w:val="40"/>
    <w:qFormat/>
    <w:rsid w:val="00BF4370"/>
    <w:pPr>
      <w:tabs>
        <w:tab w:val="decimal" w:pos="360"/>
      </w:tabs>
      <w:spacing w:after="200" w:line="276" w:lineRule="auto"/>
    </w:pPr>
    <w:rPr>
      <w:rFonts w:ascii="Calibri" w:eastAsia="Calibri" w:hAnsi="Calibri" w:cs="Arial"/>
      <w:sz w:val="22"/>
      <w:szCs w:val="22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F4370"/>
    <w:rPr>
      <w:rFonts w:ascii="Calibri" w:eastAsia="MS Mincho" w:hAnsi="Calibri" w:cs="Arial"/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rsid w:val="00BF4370"/>
    <w:rPr>
      <w:rFonts w:ascii="Calibri" w:eastAsia="MS Mincho" w:hAnsi="Calibri" w:cs="Arial"/>
      <w:lang w:eastAsia="ja-JP"/>
    </w:rPr>
  </w:style>
  <w:style w:type="character" w:styleId="SubtleEmphasis">
    <w:name w:val="Subtle Emphasis"/>
    <w:uiPriority w:val="19"/>
    <w:qFormat/>
    <w:rsid w:val="00BF4370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BF4370"/>
    <w:rPr>
      <w:rFonts w:ascii="Calibri" w:eastAsia="MS Mincho" w:hAnsi="Calibri" w:cs="Arial"/>
      <w:color w:val="4F81BD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rsid w:val="00BF4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F44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F441D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2900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E83B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y\Desktop\Commercial%20Quote%20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C55AB-46B8-4521-BB45-56F13F91E51D}"/>
      </w:docPartPr>
      <w:docPartBody>
        <w:p w:rsidR="007B005A" w:rsidRDefault="000E0E78">
          <w:r w:rsidRPr="00A5082D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E78"/>
    <w:rsid w:val="000E0E78"/>
    <w:rsid w:val="00123A2F"/>
    <w:rsid w:val="00341CCE"/>
    <w:rsid w:val="007B005A"/>
    <w:rsid w:val="00A87F26"/>
    <w:rsid w:val="00E8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0E7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693FEE43C9346A027A80C52DA93EC" ma:contentTypeVersion="12" ma:contentTypeDescription="Create a new document." ma:contentTypeScope="" ma:versionID="ca66b166c28ef1f656991b041a20a60a">
  <xsd:schema xmlns:xsd="http://www.w3.org/2001/XMLSchema" xmlns:xs="http://www.w3.org/2001/XMLSchema" xmlns:p="http://schemas.microsoft.com/office/2006/metadata/properties" xmlns:ns3="7bd4ec05-0c61-4d3b-a461-289062a24113" xmlns:ns4="87392025-ab23-4237-9368-e52541fb43f3" targetNamespace="http://schemas.microsoft.com/office/2006/metadata/properties" ma:root="true" ma:fieldsID="33d41752353af8e52cea08f8ddf13b7b" ns3:_="" ns4:_="">
    <xsd:import namespace="7bd4ec05-0c61-4d3b-a461-289062a24113"/>
    <xsd:import namespace="87392025-ab23-4237-9368-e52541fb43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4ec05-0c61-4d3b-a461-289062a241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92025-ab23-4237-9368-e52541fb4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20E88-8914-4AFB-949C-ED1D75CBBE0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7392025-ab23-4237-9368-e52541fb43f3"/>
    <ds:schemaRef ds:uri="http://purl.org/dc/elements/1.1/"/>
    <ds:schemaRef ds:uri="http://schemas.microsoft.com/office/2006/metadata/properties"/>
    <ds:schemaRef ds:uri="7bd4ec05-0c61-4d3b-a461-289062a2411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AD78E80-E4AF-44F1-BEF3-3795B1925C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58B72-AAD9-4981-824C-5C3B0DACC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d4ec05-0c61-4d3b-a461-289062a24113"/>
    <ds:schemaRef ds:uri="87392025-ab23-4237-9368-e52541fb4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88205A-E57B-447A-B0A1-3255C972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Commercial Quote Template</Template>
  <TotalTime>0</TotalTime>
  <Pages>2</Pages>
  <Words>340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# 301284</vt:lpstr>
    </vt:vector>
  </TitlesOfParts>
  <Company>J and J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# 301284</dc:title>
  <dc:subject/>
  <dc:creator>Shay</dc:creator>
  <cp:keywords/>
  <cp:lastModifiedBy>Delina McKnight</cp:lastModifiedBy>
  <cp:revision>2</cp:revision>
  <cp:lastPrinted>2019-11-04T17:25:00Z</cp:lastPrinted>
  <dcterms:created xsi:type="dcterms:W3CDTF">2019-11-04T17:27:00Z</dcterms:created>
  <dcterms:modified xsi:type="dcterms:W3CDTF">2019-11-04T17:27:00Z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0x010100B9B693FEE43C9346A027A80C52DA93EC</vt:lpwstr>
  </property>
</Properties>
</file>